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3F8" w:rsidRDefault="005563F8" w:rsidP="005563F8">
      <w:pPr>
        <w:pStyle w:val="NoSpacing"/>
        <w:tabs>
          <w:tab w:val="left" w:pos="720"/>
        </w:tabs>
        <w:jc w:val="both"/>
      </w:pPr>
      <w:r>
        <w:rPr>
          <w:u w:val="single"/>
        </w:rPr>
        <w:t>Agnes RADCLYF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5563F8" w:rsidRDefault="005563F8" w:rsidP="005563F8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Marden</w:t>
      </w:r>
      <w:proofErr w:type="spellEnd"/>
      <w:r>
        <w:t>, Kent. Widow.</w:t>
      </w:r>
    </w:p>
    <w:p w:rsidR="005563F8" w:rsidRDefault="005563F8" w:rsidP="005563F8">
      <w:pPr>
        <w:pStyle w:val="NoSpacing"/>
        <w:tabs>
          <w:tab w:val="left" w:pos="720"/>
        </w:tabs>
        <w:jc w:val="both"/>
      </w:pPr>
    </w:p>
    <w:p w:rsidR="005563F8" w:rsidRDefault="005563F8" w:rsidP="005563F8">
      <w:pPr>
        <w:pStyle w:val="NoSpacing"/>
        <w:tabs>
          <w:tab w:val="left" w:pos="720"/>
        </w:tabs>
        <w:jc w:val="both"/>
      </w:pPr>
    </w:p>
    <w:p w:rsidR="005563F8" w:rsidRDefault="000F7A58" w:rsidP="005563F8">
      <w:pPr>
        <w:pStyle w:val="NoSpacing"/>
        <w:jc w:val="both"/>
      </w:pPr>
      <w:r>
        <w:tab/>
        <w:t>1501</w:t>
      </w:r>
      <w:r>
        <w:tab/>
        <w:t>She made her</w:t>
      </w:r>
      <w:bookmarkStart w:id="0" w:name="_GoBack"/>
      <w:bookmarkEnd w:id="0"/>
      <w:r w:rsidR="005563F8">
        <w:t xml:space="preserve"> Will.   (Plomer p.393)</w:t>
      </w:r>
    </w:p>
    <w:p w:rsidR="005563F8" w:rsidRDefault="005563F8" w:rsidP="005563F8">
      <w:pPr>
        <w:pStyle w:val="NoSpacing"/>
        <w:jc w:val="both"/>
      </w:pPr>
    </w:p>
    <w:p w:rsidR="005563F8" w:rsidRDefault="005563F8" w:rsidP="005563F8">
      <w:pPr>
        <w:pStyle w:val="NoSpacing"/>
        <w:jc w:val="both"/>
      </w:pPr>
    </w:p>
    <w:p w:rsidR="005563F8" w:rsidRDefault="005563F8" w:rsidP="005563F8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0F7A58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3F8" w:rsidRDefault="005563F8" w:rsidP="00E71FC3">
      <w:pPr>
        <w:spacing w:after="0" w:line="240" w:lineRule="auto"/>
      </w:pPr>
      <w:r>
        <w:separator/>
      </w:r>
    </w:p>
  </w:endnote>
  <w:endnote w:type="continuationSeparator" w:id="0">
    <w:p w:rsidR="005563F8" w:rsidRDefault="005563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3F8" w:rsidRDefault="005563F8" w:rsidP="00E71FC3">
      <w:pPr>
        <w:spacing w:after="0" w:line="240" w:lineRule="auto"/>
      </w:pPr>
      <w:r>
        <w:separator/>
      </w:r>
    </w:p>
  </w:footnote>
  <w:footnote w:type="continuationSeparator" w:id="0">
    <w:p w:rsidR="005563F8" w:rsidRDefault="005563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3F8"/>
    <w:rsid w:val="000F7A58"/>
    <w:rsid w:val="001A7C09"/>
    <w:rsid w:val="005563F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57461"/>
  <w15:chartTrackingRefBased/>
  <w15:docId w15:val="{F8F97357-CD00-422D-8266-FC4F129F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2016-07-26T21:09:00Z</dcterms:created>
  <dcterms:modified xsi:type="dcterms:W3CDTF">2016-07-26T21:10:00Z</dcterms:modified>
</cp:coreProperties>
</file>